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86F74B" w14:textId="61F110AD" w:rsidR="002E4EB0" w:rsidRPr="00D81135" w:rsidRDefault="002E4EB0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noProof/>
          <w:lang w:val="nn-NO" w:eastAsia="nb-NO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2D2CEE" wp14:editId="44216DDE">
                <wp:simplePos x="0" y="0"/>
                <wp:positionH relativeFrom="column">
                  <wp:posOffset>4510405</wp:posOffset>
                </wp:positionH>
                <wp:positionV relativeFrom="paragraph">
                  <wp:posOffset>71755</wp:posOffset>
                </wp:positionV>
                <wp:extent cx="1257300" cy="1295400"/>
                <wp:effectExtent l="0" t="0" r="19050" b="19050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300" cy="1295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8C5DF6E" w14:textId="77777777" w:rsidR="002E4EB0" w:rsidRDefault="00A03E44" w:rsidP="002E4EB0">
                            <w:pPr>
                              <w:jc w:val="center"/>
                            </w:pPr>
                            <w:r>
                              <w:t xml:space="preserve">EVT. </w:t>
                            </w:r>
                            <w:r w:rsidR="002E4EB0">
                              <w:t>FOTO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342D2CEE" id="Rounded Rectangle 2" o:spid="_x0000_s1026" style="position:absolute;margin-left:355.15pt;margin-top:5.65pt;width:99pt;height:102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" fillcolor="#5b9bd5 [3204]" strokecolor="#1f4d78 [1604]" strokeweight="1pt">
                <v:stroke joinstyle="miter"/>
                <v:textbox>
                  <w:txbxContent>
                    <w:p w14:paraId="28C5DF6E" w14:textId="77777777" w:rsidR="002E4EB0" w:rsidRDefault="00A03E44" w:rsidP="002E4EB0">
                      <w:pPr>
                        <w:jc w:val="center"/>
                      </w:pPr>
                      <w:r>
                        <w:t xml:space="preserve">EVT. </w:t>
                      </w:r>
                      <w:r w:rsidR="002E4EB0">
                        <w:t>FOTO</w:t>
                      </w:r>
                    </w:p>
                  </w:txbxContent>
                </v:textbox>
              </v:roundrect>
            </w:pict>
          </mc:Fallback>
        </mc:AlternateContent>
      </w:r>
    </w:p>
    <w:p w14:paraId="29C9ED23" w14:textId="77777777" w:rsidR="002E4EB0" w:rsidRPr="00D81135" w:rsidRDefault="002E4EB0">
      <w:pPr>
        <w:rPr>
          <w:rFonts w:ascii="Roboto Light" w:hAnsi="Roboto Light"/>
          <w:b/>
          <w:lang w:val="nn-NO"/>
        </w:rPr>
      </w:pPr>
    </w:p>
    <w:p w14:paraId="429B18FA" w14:textId="77777777" w:rsidR="002E4EB0" w:rsidRPr="00BF62D8" w:rsidRDefault="00DC44E7" w:rsidP="00B95AC9">
      <w:pPr>
        <w:rPr>
          <w:rFonts w:ascii="Arial" w:hAnsi="Arial" w:cs="Arial"/>
          <w:b/>
          <w:sz w:val="24"/>
          <w:szCs w:val="24"/>
          <w:lang w:val="nn-NO"/>
        </w:rPr>
      </w:pPr>
      <w:r w:rsidRPr="00BF62D8">
        <w:rPr>
          <w:rFonts w:ascii="Arial" w:hAnsi="Arial" w:cs="Arial"/>
          <w:b/>
          <w:sz w:val="24"/>
          <w:szCs w:val="24"/>
          <w:lang w:val="nn-NO"/>
        </w:rPr>
        <w:t>[</w:t>
      </w:r>
      <w:r w:rsidR="00A80BC9" w:rsidRPr="00BF62D8">
        <w:rPr>
          <w:rFonts w:ascii="Arial" w:hAnsi="Arial" w:cs="Arial"/>
          <w:b/>
          <w:sz w:val="24"/>
          <w:szCs w:val="24"/>
          <w:lang w:val="nn-NO"/>
        </w:rPr>
        <w:t>NA</w:t>
      </w:r>
      <w:r w:rsidR="00D51E02" w:rsidRPr="00BF62D8">
        <w:rPr>
          <w:rFonts w:ascii="Arial" w:hAnsi="Arial" w:cs="Arial"/>
          <w:b/>
          <w:sz w:val="24"/>
          <w:szCs w:val="24"/>
          <w:lang w:val="nn-NO"/>
        </w:rPr>
        <w:t>M</w:t>
      </w:r>
      <w:r w:rsidR="00A80BC9" w:rsidRPr="00BF62D8">
        <w:rPr>
          <w:rFonts w:ascii="Arial" w:hAnsi="Arial" w:cs="Arial"/>
          <w:b/>
          <w:sz w:val="24"/>
          <w:szCs w:val="24"/>
          <w:lang w:val="nn-NO"/>
        </w:rPr>
        <w:t>N</w:t>
      </w:r>
      <w:r w:rsidRPr="00BF62D8">
        <w:rPr>
          <w:rFonts w:ascii="Arial" w:hAnsi="Arial" w:cs="Arial"/>
          <w:b/>
          <w:sz w:val="24"/>
          <w:szCs w:val="24"/>
          <w:lang w:val="nn-NO"/>
        </w:rPr>
        <w:t>]</w:t>
      </w:r>
    </w:p>
    <w:p w14:paraId="531A10AD" w14:textId="77777777" w:rsidR="00501F64" w:rsidRPr="00BF62D8" w:rsidRDefault="00DC44E7" w:rsidP="00B95AC9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[</w:t>
      </w:r>
      <w:r w:rsidR="00B95AC9" w:rsidRPr="00BF62D8">
        <w:rPr>
          <w:rFonts w:ascii="Arial" w:hAnsi="Arial" w:cs="Arial"/>
          <w:b/>
          <w:lang w:val="nn-NO"/>
        </w:rPr>
        <w:t>Tittel</w:t>
      </w:r>
      <w:r w:rsidRPr="00BF62D8">
        <w:rPr>
          <w:rFonts w:ascii="Arial" w:hAnsi="Arial" w:cs="Arial"/>
          <w:b/>
          <w:lang w:val="nn-NO"/>
        </w:rPr>
        <w:t>]</w:t>
      </w:r>
    </w:p>
    <w:p w14:paraId="090CEBBC" w14:textId="486C4F3B" w:rsidR="00A4184C" w:rsidRPr="00BF62D8" w:rsidRDefault="00922D85" w:rsidP="00B95AC9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[</w:t>
      </w:r>
      <w:r w:rsidR="00A4184C" w:rsidRPr="00BF62D8">
        <w:rPr>
          <w:rFonts w:ascii="Arial" w:hAnsi="Arial" w:cs="Arial"/>
          <w:b/>
          <w:lang w:val="nn-NO"/>
        </w:rPr>
        <w:t xml:space="preserve">Rolle i </w:t>
      </w:r>
      <w:r w:rsidRPr="00BF62D8">
        <w:rPr>
          <w:rFonts w:ascii="Arial" w:hAnsi="Arial" w:cs="Arial"/>
          <w:b/>
          <w:lang w:val="nn-NO"/>
        </w:rPr>
        <w:t>denne entreprisen]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271"/>
        <w:gridCol w:w="3008"/>
        <w:gridCol w:w="281"/>
        <w:gridCol w:w="1531"/>
        <w:gridCol w:w="2976"/>
      </w:tblGrid>
      <w:tr w:rsidR="00B11A06" w:rsidRPr="00D81135" w14:paraId="0DE0815B" w14:textId="77777777" w:rsidTr="00D515F4">
        <w:tc>
          <w:tcPr>
            <w:tcW w:w="1271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29FE9F3B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Telefon:</w:t>
            </w:r>
          </w:p>
        </w:tc>
        <w:tc>
          <w:tcPr>
            <w:tcW w:w="3008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282F60DE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2F5496" w:themeColor="accent5" w:themeShade="BF"/>
              <w:bottom w:val="nil"/>
              <w:right w:val="single" w:sz="4" w:space="0" w:color="2F5496" w:themeColor="accent5" w:themeShade="BF"/>
            </w:tcBorders>
          </w:tcPr>
          <w:p w14:paraId="3CA3F499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531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8EB6426" w14:textId="77777777" w:rsidR="002E4EB0" w:rsidRPr="00BD5664" w:rsidRDefault="00B11A06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Fødselsdato</w:t>
            </w:r>
            <w:r w:rsidR="002E4EB0" w:rsidRPr="00BD5664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297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96E0C73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B11A06" w:rsidRPr="00D81135" w14:paraId="11906405" w14:textId="77777777" w:rsidTr="00D515F4">
        <w:tc>
          <w:tcPr>
            <w:tcW w:w="1271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8CF30FC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Mobil:</w:t>
            </w:r>
          </w:p>
        </w:tc>
        <w:tc>
          <w:tcPr>
            <w:tcW w:w="3008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3F9724D7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81" w:type="dxa"/>
            <w:tcBorders>
              <w:top w:val="nil"/>
              <w:left w:val="single" w:sz="4" w:space="0" w:color="2F5496" w:themeColor="accent5" w:themeShade="BF"/>
              <w:bottom w:val="nil"/>
              <w:right w:val="single" w:sz="4" w:space="0" w:color="2F5496" w:themeColor="accent5" w:themeShade="BF"/>
            </w:tcBorders>
          </w:tcPr>
          <w:p w14:paraId="246D1829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531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8449E63" w14:textId="77777777" w:rsidR="002E4EB0" w:rsidRPr="00BD5664" w:rsidRDefault="00DC44E7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proofErr w:type="spellStart"/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Epost</w:t>
            </w:r>
            <w:proofErr w:type="spellEnd"/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: </w:t>
            </w:r>
          </w:p>
        </w:tc>
        <w:tc>
          <w:tcPr>
            <w:tcW w:w="297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4B7CE600" w14:textId="77777777" w:rsidR="002E4EB0" w:rsidRPr="00BD5664" w:rsidRDefault="002E4EB0" w:rsidP="002E4EB0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6B59DB5F" w14:textId="77777777" w:rsidR="00DC44E7" w:rsidRPr="00D81135" w:rsidRDefault="00DC44E7">
      <w:pPr>
        <w:rPr>
          <w:rFonts w:ascii="Roboto Light" w:hAnsi="Roboto Light"/>
          <w:b/>
          <w:lang w:val="nn-NO"/>
        </w:rPr>
      </w:pPr>
    </w:p>
    <w:p w14:paraId="7141B742" w14:textId="77777777" w:rsidR="00A80BC9" w:rsidRPr="00D81135" w:rsidRDefault="00A80BC9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t xml:space="preserve">Kort om </w:t>
      </w:r>
      <w:r w:rsidR="00DC44E7" w:rsidRPr="00D81135">
        <w:rPr>
          <w:rFonts w:ascii="Roboto Light" w:hAnsi="Roboto Light"/>
          <w:b/>
          <w:lang w:val="nn-NO"/>
        </w:rPr>
        <w:t>eigenskapar</w:t>
      </w:r>
      <w:r w:rsidR="00166BCF" w:rsidRPr="00D81135">
        <w:rPr>
          <w:rFonts w:ascii="Roboto Light" w:hAnsi="Roboto Light"/>
          <w:b/>
          <w:lang w:val="nn-NO"/>
        </w:rPr>
        <w:t xml:space="preserve"> relevant for oppdraget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A80BC9" w:rsidRPr="00C501CB" w14:paraId="47A05A79" w14:textId="77777777" w:rsidTr="00D515F4">
        <w:tc>
          <w:tcPr>
            <w:tcW w:w="9067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120409D" w14:textId="77777777" w:rsidR="00A80BC9" w:rsidRDefault="00A80BC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av kjennet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eik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n - styrker /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personlege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eigenskapar</w:t>
            </w:r>
            <w:r w:rsidR="00F052B2"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,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under her</w:t>
            </w:r>
            <w:r w:rsidR="00F052B2"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språk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  <w:p w14:paraId="73D9AFB7" w14:textId="77777777" w:rsidR="00BF62D8" w:rsidRDefault="00BF62D8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4A89483" w14:textId="77777777" w:rsidR="00BF62D8" w:rsidRPr="00BD5664" w:rsidRDefault="00BF62D8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D5B6E39" w14:textId="77777777" w:rsidR="00A80BC9" w:rsidRPr="00D81135" w:rsidRDefault="00A80BC9" w:rsidP="00323C3B">
            <w:pPr>
              <w:rPr>
                <w:rFonts w:ascii="Roboto Light" w:hAnsi="Roboto Light"/>
                <w:lang w:val="nn-NO"/>
              </w:rPr>
            </w:pPr>
          </w:p>
        </w:tc>
      </w:tr>
    </w:tbl>
    <w:p w14:paraId="6DBBAA1F" w14:textId="77777777" w:rsidR="00A80BC9" w:rsidRPr="00D81135" w:rsidRDefault="00A80BC9" w:rsidP="00A80BC9">
      <w:pPr>
        <w:rPr>
          <w:rFonts w:ascii="Roboto Light" w:hAnsi="Roboto Light"/>
          <w:lang w:val="nn-NO"/>
        </w:rPr>
      </w:pPr>
    </w:p>
    <w:p w14:paraId="537A631E" w14:textId="77777777" w:rsidR="00046C31" w:rsidRPr="00BF62D8" w:rsidRDefault="00046C31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Kjernekompetanse</w:t>
      </w:r>
      <w:r w:rsidR="00166BCF" w:rsidRPr="00BF62D8">
        <w:rPr>
          <w:rFonts w:ascii="Arial" w:hAnsi="Arial" w:cs="Arial"/>
          <w:b/>
          <w:lang w:val="nn-NO"/>
        </w:rPr>
        <w:t xml:space="preserve"> relevant for oppdraget</w:t>
      </w:r>
      <w:r w:rsidRPr="00BF62D8">
        <w:rPr>
          <w:rFonts w:ascii="Arial" w:hAnsi="Arial" w:cs="Arial"/>
          <w:b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7"/>
      </w:tblGrid>
      <w:tr w:rsidR="00046C31" w:rsidRPr="00D81135" w14:paraId="2277770F" w14:textId="77777777" w:rsidTr="00D515F4">
        <w:tc>
          <w:tcPr>
            <w:tcW w:w="9067" w:type="dxa"/>
          </w:tcPr>
          <w:p w14:paraId="1939597B" w14:textId="77777777" w:rsidR="00046C31" w:rsidRDefault="00046C31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av kjernekompetanse,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under her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tal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år erfaring (bransje og fagretning)»</w:t>
            </w:r>
          </w:p>
          <w:p w14:paraId="7E820206" w14:textId="77777777" w:rsidR="00BF62D8" w:rsidRDefault="00BF62D8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BF68B7D" w14:textId="77777777" w:rsidR="00BF62D8" w:rsidRPr="00BD5664" w:rsidRDefault="00BF62D8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482A8685" w14:textId="77777777" w:rsidR="00046C31" w:rsidRPr="00D81135" w:rsidRDefault="00046C31" w:rsidP="00323C3B">
            <w:pPr>
              <w:rPr>
                <w:rFonts w:ascii="Roboto Light" w:hAnsi="Roboto Light"/>
                <w:i/>
                <w:lang w:val="nn-NO"/>
              </w:rPr>
            </w:pPr>
          </w:p>
        </w:tc>
      </w:tr>
    </w:tbl>
    <w:p w14:paraId="5C1F2CA6" w14:textId="77777777" w:rsidR="00F052B2" w:rsidRPr="00D81135" w:rsidRDefault="00F052B2">
      <w:pPr>
        <w:rPr>
          <w:rFonts w:ascii="Roboto Light" w:hAnsi="Roboto Light"/>
          <w:lang w:val="nn-NO"/>
        </w:rPr>
      </w:pPr>
    </w:p>
    <w:p w14:paraId="3300D0F8" w14:textId="77777777" w:rsidR="00952844" w:rsidRPr="00BF62D8" w:rsidRDefault="00952844" w:rsidP="00BF62D8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Utdann</w:t>
      </w:r>
      <w:r w:rsidR="00DC44E7" w:rsidRPr="00BF62D8">
        <w:rPr>
          <w:rFonts w:ascii="Arial" w:hAnsi="Arial" w:cs="Arial"/>
          <w:b/>
          <w:lang w:val="nn-NO"/>
        </w:rPr>
        <w:t>ing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D81135" w14:paraId="5CB4DAE9" w14:textId="77777777" w:rsidTr="00D515F4">
        <w:tc>
          <w:tcPr>
            <w:tcW w:w="9067" w:type="dxa"/>
          </w:tcPr>
          <w:p w14:paraId="415D8CD1" w14:textId="77777777" w:rsidR="00952844" w:rsidRDefault="00952844" w:rsidP="00BD5664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av utdann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ing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 og kurs»</w:t>
            </w:r>
          </w:p>
          <w:p w14:paraId="2C4E808B" w14:textId="77777777" w:rsidR="00451CA3" w:rsidRPr="00BD5664" w:rsidRDefault="00451CA3" w:rsidP="00BD5664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3CEFF5C8" w14:textId="77777777" w:rsidR="00952844" w:rsidRPr="00D81135" w:rsidRDefault="00952844" w:rsidP="001D7199">
            <w:pPr>
              <w:rPr>
                <w:rFonts w:ascii="Roboto Light" w:hAnsi="Roboto Light"/>
                <w:lang w:val="nn-NO"/>
              </w:rPr>
            </w:pPr>
          </w:p>
        </w:tc>
      </w:tr>
    </w:tbl>
    <w:p w14:paraId="213F1402" w14:textId="77777777" w:rsidR="00952844" w:rsidRPr="00D81135" w:rsidRDefault="00952844">
      <w:pPr>
        <w:rPr>
          <w:rFonts w:ascii="Roboto Light" w:hAnsi="Roboto Light"/>
          <w:b/>
          <w:lang w:val="nn-NO"/>
        </w:rPr>
      </w:pPr>
    </w:p>
    <w:p w14:paraId="0BEF51C5" w14:textId="77777777" w:rsidR="005825C1" w:rsidRPr="00BF62D8" w:rsidRDefault="00952844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Formalu</w:t>
      </w:r>
      <w:r w:rsidR="005825C1" w:rsidRPr="00BF62D8">
        <w:rPr>
          <w:rFonts w:ascii="Arial" w:hAnsi="Arial" w:cs="Arial"/>
          <w:b/>
          <w:lang w:val="nn-NO"/>
        </w:rPr>
        <w:t>tdann</w:t>
      </w:r>
      <w:r w:rsidR="00DC44E7" w:rsidRPr="00BF62D8">
        <w:rPr>
          <w:rFonts w:ascii="Arial" w:hAnsi="Arial" w:cs="Arial"/>
          <w:b/>
          <w:lang w:val="nn-NO"/>
        </w:rPr>
        <w:t>ing</w:t>
      </w:r>
      <w:r w:rsidR="005825C1" w:rsidRPr="00BF62D8">
        <w:rPr>
          <w:rFonts w:ascii="Arial" w:hAnsi="Arial" w:cs="Arial"/>
          <w:b/>
          <w:lang w:val="nn-NO"/>
        </w:rPr>
        <w:t>:</w:t>
      </w:r>
    </w:p>
    <w:tbl>
      <w:tblPr>
        <w:tblStyle w:val="Tabellrutenett"/>
        <w:tblW w:w="9067" w:type="dxa"/>
        <w:tblInd w:w="5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046C31" w:rsidRPr="00D81135" w14:paraId="5359EEAE" w14:textId="77777777" w:rsidTr="00D515F4">
        <w:tc>
          <w:tcPr>
            <w:tcW w:w="2332" w:type="dxa"/>
            <w:gridSpan w:val="2"/>
            <w:shd w:val="clear" w:color="auto" w:fill="D9E2F3" w:themeFill="accent5" w:themeFillTint="33"/>
          </w:tcPr>
          <w:p w14:paraId="77209927" w14:textId="77777777" w:rsidR="00046C31" w:rsidRPr="00D81135" w:rsidRDefault="00046C31" w:rsidP="00046C31">
            <w:pPr>
              <w:jc w:val="center"/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 xml:space="preserve">Tidsperiode </w:t>
            </w:r>
            <w:r w:rsidR="00DC44E7" w:rsidRPr="00D81135">
              <w:rPr>
                <w:rFonts w:ascii="Roboto Light" w:hAnsi="Roboto Light"/>
                <w:lang w:val="nn-NO"/>
              </w:rPr>
              <w:t>frå</w:t>
            </w:r>
            <w:r w:rsidRPr="00D81135">
              <w:rPr>
                <w:rFonts w:ascii="Roboto Light" w:hAnsi="Roboto Light"/>
                <w:lang w:val="nn-NO"/>
              </w:rPr>
              <w:t xml:space="preserve"> - til</w:t>
            </w:r>
          </w:p>
        </w:tc>
        <w:tc>
          <w:tcPr>
            <w:tcW w:w="2908" w:type="dxa"/>
            <w:shd w:val="clear" w:color="auto" w:fill="D9E2F3" w:themeFill="accent5" w:themeFillTint="33"/>
          </w:tcPr>
          <w:p w14:paraId="38A05BEA" w14:textId="77777777" w:rsidR="00046C31" w:rsidRPr="00D81135" w:rsidRDefault="00046C31" w:rsidP="00323C3B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>Institusjon</w:t>
            </w:r>
          </w:p>
        </w:tc>
        <w:tc>
          <w:tcPr>
            <w:tcW w:w="3827" w:type="dxa"/>
            <w:shd w:val="clear" w:color="auto" w:fill="D9E2F3" w:themeFill="accent5" w:themeFillTint="33"/>
          </w:tcPr>
          <w:p w14:paraId="7AF2E577" w14:textId="77777777" w:rsidR="00046C31" w:rsidRPr="00D81135" w:rsidRDefault="00046C31" w:rsidP="00323C3B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 xml:space="preserve">Grad / </w:t>
            </w:r>
            <w:r w:rsidR="00DC44E7" w:rsidRPr="00D81135">
              <w:rPr>
                <w:rFonts w:ascii="Roboto Light" w:hAnsi="Roboto Light"/>
                <w:lang w:val="nn-NO"/>
              </w:rPr>
              <w:t>skildring</w:t>
            </w:r>
          </w:p>
        </w:tc>
      </w:tr>
      <w:tr w:rsidR="00046C31" w:rsidRPr="00D81135" w14:paraId="1980432A" w14:textId="77777777" w:rsidTr="00D515F4">
        <w:tc>
          <w:tcPr>
            <w:tcW w:w="1166" w:type="dxa"/>
          </w:tcPr>
          <w:p w14:paraId="3C266B25" w14:textId="77777777" w:rsidR="00046C31" w:rsidRPr="00BD5664" w:rsidRDefault="00046C31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1166" w:type="dxa"/>
          </w:tcPr>
          <w:p w14:paraId="28E92D6E" w14:textId="77777777" w:rsidR="00046C31" w:rsidRPr="00BD5664" w:rsidRDefault="00046C31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2908" w:type="dxa"/>
          </w:tcPr>
          <w:p w14:paraId="14809747" w14:textId="77777777" w:rsidR="00046C31" w:rsidRPr="00BD5664" w:rsidRDefault="00046C31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n»</w:t>
            </w:r>
          </w:p>
        </w:tc>
        <w:tc>
          <w:tcPr>
            <w:tcW w:w="3827" w:type="dxa"/>
          </w:tcPr>
          <w:p w14:paraId="243828C1" w14:textId="77777777" w:rsidR="00046C31" w:rsidRPr="00BD5664" w:rsidRDefault="00046C31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A80BC9"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grad / kort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="00A80BC9" w:rsidRPr="00BD5664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046C31" w:rsidRPr="00D81135" w14:paraId="68B5AD5E" w14:textId="77777777" w:rsidTr="00D515F4">
        <w:tc>
          <w:tcPr>
            <w:tcW w:w="1166" w:type="dxa"/>
          </w:tcPr>
          <w:p w14:paraId="689D6DEF" w14:textId="77777777" w:rsidR="00046C31" w:rsidRPr="00BD5664" w:rsidRDefault="00046C31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166" w:type="dxa"/>
          </w:tcPr>
          <w:p w14:paraId="7A8F5531" w14:textId="77777777" w:rsidR="00046C31" w:rsidRPr="00BD5664" w:rsidRDefault="00046C31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908" w:type="dxa"/>
          </w:tcPr>
          <w:p w14:paraId="67C4442A" w14:textId="77777777" w:rsidR="00046C31" w:rsidRPr="00BD5664" w:rsidRDefault="00046C31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3827" w:type="dxa"/>
          </w:tcPr>
          <w:p w14:paraId="6F77F9C3" w14:textId="77777777" w:rsidR="00046C31" w:rsidRPr="00BD5664" w:rsidRDefault="00046C31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A669E3" w:rsidRPr="00D81135" w14:paraId="51817DC4" w14:textId="77777777" w:rsidTr="00D515F4">
        <w:tc>
          <w:tcPr>
            <w:tcW w:w="1166" w:type="dxa"/>
          </w:tcPr>
          <w:p w14:paraId="1CC8CEFC" w14:textId="77777777" w:rsidR="00A669E3" w:rsidRPr="00BD5664" w:rsidRDefault="00A669E3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166" w:type="dxa"/>
          </w:tcPr>
          <w:p w14:paraId="5EB9593C" w14:textId="77777777" w:rsidR="00A669E3" w:rsidRPr="00BD5664" w:rsidRDefault="00A669E3" w:rsidP="00046C31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908" w:type="dxa"/>
          </w:tcPr>
          <w:p w14:paraId="07A13BC6" w14:textId="77777777" w:rsidR="00A669E3" w:rsidRPr="00BD5664" w:rsidRDefault="00A669E3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3827" w:type="dxa"/>
          </w:tcPr>
          <w:p w14:paraId="4F7EE0C3" w14:textId="77777777" w:rsidR="00A669E3" w:rsidRPr="00BD5664" w:rsidRDefault="00A669E3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6FC2BBBD" w14:textId="77777777" w:rsidR="00046C31" w:rsidRPr="00D81135" w:rsidRDefault="00046C31">
      <w:pPr>
        <w:rPr>
          <w:rFonts w:ascii="Roboto Light" w:hAnsi="Roboto Light"/>
          <w:b/>
          <w:lang w:val="nn-NO"/>
        </w:rPr>
      </w:pPr>
    </w:p>
    <w:p w14:paraId="1CA94550" w14:textId="77777777" w:rsidR="00A669E3" w:rsidRPr="00BF62D8" w:rsidRDefault="00952844" w:rsidP="00A669E3">
      <w:pPr>
        <w:rPr>
          <w:rFonts w:ascii="Arial" w:hAnsi="Arial" w:cs="Arial"/>
          <w:b/>
          <w:lang w:val="nn-NO"/>
        </w:rPr>
      </w:pPr>
      <w:r w:rsidRPr="00BF62D8">
        <w:rPr>
          <w:rFonts w:ascii="Arial" w:hAnsi="Arial" w:cs="Arial"/>
          <w:b/>
          <w:lang w:val="nn-NO"/>
        </w:rPr>
        <w:t>K</w:t>
      </w:r>
      <w:r w:rsidR="00A669E3" w:rsidRPr="00BF62D8">
        <w:rPr>
          <w:rFonts w:ascii="Arial" w:hAnsi="Arial" w:cs="Arial"/>
          <w:b/>
          <w:lang w:val="nn-NO"/>
        </w:rPr>
        <w:t>urs</w:t>
      </w:r>
      <w:r w:rsidRPr="00BF62D8">
        <w:rPr>
          <w:rFonts w:ascii="Arial" w:hAnsi="Arial" w:cs="Arial"/>
          <w:b/>
          <w:lang w:val="nn-NO"/>
        </w:rPr>
        <w:t xml:space="preserve">, sertifisering og </w:t>
      </w:r>
      <w:r w:rsidR="00DC44E7" w:rsidRPr="00BF62D8">
        <w:rPr>
          <w:rFonts w:ascii="Arial" w:hAnsi="Arial" w:cs="Arial"/>
          <w:b/>
          <w:lang w:val="nn-NO"/>
        </w:rPr>
        <w:t>annan</w:t>
      </w:r>
      <w:r w:rsidRPr="00BF62D8">
        <w:rPr>
          <w:rFonts w:ascii="Arial" w:hAnsi="Arial" w:cs="Arial"/>
          <w:b/>
          <w:lang w:val="nn-NO"/>
        </w:rPr>
        <w:t xml:space="preserve"> kompetanse</w:t>
      </w:r>
      <w:r w:rsidR="00A669E3" w:rsidRPr="00BF62D8">
        <w:rPr>
          <w:rFonts w:ascii="Arial" w:hAnsi="Arial" w:cs="Arial"/>
          <w:b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1166"/>
        <w:gridCol w:w="1166"/>
        <w:gridCol w:w="2908"/>
        <w:gridCol w:w="3827"/>
      </w:tblGrid>
      <w:tr w:rsidR="00952844" w:rsidRPr="00D81135" w14:paraId="3656024D" w14:textId="77777777" w:rsidTr="00D515F4">
        <w:tc>
          <w:tcPr>
            <w:tcW w:w="2332" w:type="dxa"/>
            <w:gridSpan w:val="2"/>
            <w:shd w:val="clear" w:color="auto" w:fill="D9E2F3" w:themeFill="accent5" w:themeFillTint="33"/>
          </w:tcPr>
          <w:p w14:paraId="24D4C716" w14:textId="77777777" w:rsidR="00952844" w:rsidRPr="00D81135" w:rsidRDefault="00952844" w:rsidP="00323C3B">
            <w:pPr>
              <w:jc w:val="center"/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 xml:space="preserve">Tidsperiode </w:t>
            </w:r>
            <w:r w:rsidR="00DC44E7" w:rsidRPr="00D81135">
              <w:rPr>
                <w:rFonts w:ascii="Roboto Light" w:hAnsi="Roboto Light"/>
                <w:lang w:val="nn-NO"/>
              </w:rPr>
              <w:t>frå</w:t>
            </w:r>
            <w:r w:rsidRPr="00D81135">
              <w:rPr>
                <w:rFonts w:ascii="Roboto Light" w:hAnsi="Roboto Light"/>
                <w:lang w:val="nn-NO"/>
              </w:rPr>
              <w:t xml:space="preserve"> - til</w:t>
            </w:r>
          </w:p>
        </w:tc>
        <w:tc>
          <w:tcPr>
            <w:tcW w:w="2908" w:type="dxa"/>
            <w:shd w:val="clear" w:color="auto" w:fill="D9E2F3" w:themeFill="accent5" w:themeFillTint="33"/>
          </w:tcPr>
          <w:p w14:paraId="11E6533D" w14:textId="77777777" w:rsidR="00952844" w:rsidRPr="00D81135" w:rsidRDefault="00952844" w:rsidP="00323C3B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>Institusjon</w:t>
            </w:r>
          </w:p>
        </w:tc>
        <w:tc>
          <w:tcPr>
            <w:tcW w:w="3827" w:type="dxa"/>
            <w:shd w:val="clear" w:color="auto" w:fill="D9E2F3" w:themeFill="accent5" w:themeFillTint="33"/>
          </w:tcPr>
          <w:p w14:paraId="4C140022" w14:textId="77777777" w:rsidR="00952844" w:rsidRPr="00D81135" w:rsidRDefault="00DC44E7" w:rsidP="00323C3B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>Varigheit</w:t>
            </w:r>
            <w:r w:rsidR="00952844" w:rsidRPr="00D81135">
              <w:rPr>
                <w:rFonts w:ascii="Roboto Light" w:hAnsi="Roboto Light"/>
                <w:lang w:val="nn-NO"/>
              </w:rPr>
              <w:t xml:space="preserve"> og </w:t>
            </w:r>
            <w:r w:rsidRPr="00D81135">
              <w:rPr>
                <w:rFonts w:ascii="Roboto Light" w:hAnsi="Roboto Light"/>
                <w:lang w:val="nn-NO"/>
              </w:rPr>
              <w:t>skildring</w:t>
            </w:r>
          </w:p>
        </w:tc>
      </w:tr>
      <w:tr w:rsidR="00952844" w:rsidRPr="00D81135" w14:paraId="24F95941" w14:textId="77777777" w:rsidTr="00D515F4">
        <w:tc>
          <w:tcPr>
            <w:tcW w:w="1166" w:type="dxa"/>
          </w:tcPr>
          <w:p w14:paraId="1CA317AC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1166" w:type="dxa"/>
          </w:tcPr>
          <w:p w14:paraId="37CFD0D7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2908" w:type="dxa"/>
          </w:tcPr>
          <w:p w14:paraId="3A8B9A27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n»</w:t>
            </w:r>
          </w:p>
        </w:tc>
        <w:tc>
          <w:tcPr>
            <w:tcW w:w="3827" w:type="dxa"/>
          </w:tcPr>
          <w:p w14:paraId="18A5A00A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DC44E7" w:rsidRPr="00BD5664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BD5664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952844" w:rsidRPr="00D81135" w14:paraId="7AFFE440" w14:textId="77777777" w:rsidTr="00D515F4">
        <w:tc>
          <w:tcPr>
            <w:tcW w:w="1166" w:type="dxa"/>
          </w:tcPr>
          <w:p w14:paraId="0CE1E03E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166" w:type="dxa"/>
          </w:tcPr>
          <w:p w14:paraId="506464E4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908" w:type="dxa"/>
          </w:tcPr>
          <w:p w14:paraId="367F6BC6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3827" w:type="dxa"/>
          </w:tcPr>
          <w:p w14:paraId="515668D0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952844" w:rsidRPr="00D81135" w14:paraId="1F28C808" w14:textId="77777777" w:rsidTr="00D515F4">
        <w:tc>
          <w:tcPr>
            <w:tcW w:w="1166" w:type="dxa"/>
          </w:tcPr>
          <w:p w14:paraId="45E472A5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1166" w:type="dxa"/>
          </w:tcPr>
          <w:p w14:paraId="680F0678" w14:textId="77777777" w:rsidR="00952844" w:rsidRPr="00BD5664" w:rsidRDefault="00952844" w:rsidP="00323C3B">
            <w:pPr>
              <w:jc w:val="center"/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2908" w:type="dxa"/>
          </w:tcPr>
          <w:p w14:paraId="23782454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  <w:tc>
          <w:tcPr>
            <w:tcW w:w="3827" w:type="dxa"/>
          </w:tcPr>
          <w:p w14:paraId="53167239" w14:textId="77777777" w:rsidR="00952844" w:rsidRPr="00BD566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7A8E8DC8" w14:textId="77777777" w:rsidR="00F052B2" w:rsidRPr="00D81135" w:rsidRDefault="00F052B2" w:rsidP="00F052B2">
      <w:pPr>
        <w:rPr>
          <w:rFonts w:ascii="Roboto Light" w:hAnsi="Roboto Light"/>
          <w:b/>
          <w:lang w:val="nn-NO"/>
        </w:rPr>
      </w:pPr>
    </w:p>
    <w:p w14:paraId="49E2184F" w14:textId="77777777" w:rsidR="00952844" w:rsidRPr="00BF62D8" w:rsidRDefault="00952844" w:rsidP="00952844">
      <w:pPr>
        <w:jc w:val="center"/>
        <w:rPr>
          <w:rFonts w:ascii="Arial" w:hAnsi="Arial" w:cs="Arial"/>
          <w:b/>
          <w:sz w:val="24"/>
          <w:szCs w:val="24"/>
          <w:u w:val="single"/>
          <w:lang w:val="nn-NO"/>
        </w:rPr>
      </w:pPr>
      <w:r w:rsidRPr="00BF62D8">
        <w:rPr>
          <w:rFonts w:ascii="Arial" w:hAnsi="Arial" w:cs="Arial"/>
          <w:b/>
          <w:sz w:val="24"/>
          <w:szCs w:val="24"/>
          <w:u w:val="single"/>
          <w:lang w:val="nn-NO"/>
        </w:rPr>
        <w:t>Erfaring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D81135" w14:paraId="5EC61389" w14:textId="77777777" w:rsidTr="00D515F4">
        <w:tc>
          <w:tcPr>
            <w:tcW w:w="9067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1CB62D9" w14:textId="77777777" w:rsidR="0095284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DC44E7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DC44E7" w:rsidRPr="003819DD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erfaring»</w:t>
            </w:r>
          </w:p>
          <w:p w14:paraId="31BFE846" w14:textId="77777777" w:rsidR="00451CA3" w:rsidRDefault="00451CA3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3F82F10" w14:textId="77777777" w:rsidR="00451CA3" w:rsidRPr="003819DD" w:rsidRDefault="00451CA3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29BD1A1" w14:textId="77777777" w:rsidR="00952844" w:rsidRPr="00D81135" w:rsidRDefault="00952844" w:rsidP="00323C3B">
            <w:pPr>
              <w:rPr>
                <w:rFonts w:ascii="Roboto Light" w:hAnsi="Roboto Light"/>
                <w:lang w:val="nn-NO"/>
              </w:rPr>
            </w:pPr>
          </w:p>
        </w:tc>
      </w:tr>
    </w:tbl>
    <w:p w14:paraId="6FE85DE3" w14:textId="77777777" w:rsidR="00952844" w:rsidRPr="00D81135" w:rsidRDefault="00952844" w:rsidP="00952844">
      <w:pPr>
        <w:rPr>
          <w:rFonts w:ascii="Roboto Light" w:hAnsi="Roboto Light"/>
          <w:b/>
          <w:lang w:val="nn-NO"/>
        </w:rPr>
      </w:pPr>
    </w:p>
    <w:p w14:paraId="3F523475" w14:textId="77777777" w:rsidR="00A80BC9" w:rsidRPr="00451CA3" w:rsidRDefault="00DC44E7">
      <w:pPr>
        <w:rPr>
          <w:rFonts w:ascii="Arial" w:hAnsi="Arial" w:cs="Arial"/>
          <w:b/>
          <w:lang w:val="nn-NO"/>
        </w:rPr>
      </w:pPr>
      <w:r w:rsidRPr="00451CA3">
        <w:rPr>
          <w:rFonts w:ascii="Arial" w:hAnsi="Arial" w:cs="Arial"/>
          <w:b/>
          <w:lang w:val="nn-NO"/>
        </w:rPr>
        <w:t>Noverande</w:t>
      </w:r>
      <w:r w:rsidR="000F5D79" w:rsidRPr="00451CA3">
        <w:rPr>
          <w:rFonts w:ascii="Arial" w:hAnsi="Arial" w:cs="Arial"/>
          <w:b/>
          <w:lang w:val="nn-NO"/>
        </w:rPr>
        <w:t xml:space="preserve"> </w:t>
      </w:r>
      <w:r w:rsidRPr="00451CA3">
        <w:rPr>
          <w:rFonts w:ascii="Arial" w:hAnsi="Arial" w:cs="Arial"/>
          <w:b/>
          <w:lang w:val="nn-NO"/>
        </w:rPr>
        <w:t>tilsetjingsforhold</w:t>
      </w:r>
      <w:r w:rsidR="00A80BC9" w:rsidRPr="00451CA3">
        <w:rPr>
          <w:rFonts w:ascii="Arial" w:hAnsi="Arial" w:cs="Arial"/>
          <w:b/>
          <w:lang w:val="nn-NO"/>
        </w:rPr>
        <w:t>:</w:t>
      </w:r>
    </w:p>
    <w:p w14:paraId="4FB33FF9" w14:textId="77777777" w:rsidR="000F5D79" w:rsidRPr="00451CA3" w:rsidRDefault="005D46A5" w:rsidP="000F5D79">
      <w:pPr>
        <w:rPr>
          <w:rFonts w:ascii="Arial" w:hAnsi="Arial" w:cs="Arial"/>
          <w:b/>
          <w:smallCaps/>
          <w:lang w:val="nn-NO"/>
        </w:rPr>
      </w:pPr>
      <w:r w:rsidRPr="00451CA3">
        <w:rPr>
          <w:rFonts w:ascii="Arial" w:hAnsi="Arial" w:cs="Arial"/>
          <w:b/>
          <w:smallCaps/>
          <w:lang w:val="nn-NO"/>
        </w:rPr>
        <w:t>[arbeidsgjevar]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D81135" w14:paraId="75D3BA15" w14:textId="77777777" w:rsidTr="00D515F4">
        <w:tc>
          <w:tcPr>
            <w:tcW w:w="2332" w:type="dxa"/>
            <w:gridSpan w:val="2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  <w:shd w:val="clear" w:color="auto" w:fill="D9E2F3" w:themeFill="accent5" w:themeFillTint="33"/>
          </w:tcPr>
          <w:p w14:paraId="2AAA1AA3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Tidsperiode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frå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- til</w:t>
            </w:r>
          </w:p>
        </w:tc>
        <w:tc>
          <w:tcPr>
            <w:tcW w:w="6735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  <w:shd w:val="clear" w:color="auto" w:fill="D9E2F3" w:themeFill="accent5" w:themeFillTint="33"/>
          </w:tcPr>
          <w:p w14:paraId="5ACC9743" w14:textId="77777777" w:rsidR="000F5D79" w:rsidRPr="00D81135" w:rsidRDefault="000F5D79" w:rsidP="000F5D79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>Stilling</w:t>
            </w:r>
          </w:p>
        </w:tc>
      </w:tr>
      <w:tr w:rsidR="000F5D79" w:rsidRPr="00D81135" w14:paraId="6AB28417" w14:textId="77777777" w:rsidTr="00D515F4">
        <w:trPr>
          <w:trHeight w:val="392"/>
        </w:trPr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5696A22D" w14:textId="77777777" w:rsidR="000F5D79" w:rsidRPr="00D81135" w:rsidRDefault="000F5D79" w:rsidP="00323C3B">
            <w:pPr>
              <w:jc w:val="center"/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6BD87D93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6B565973" w14:textId="77777777" w:rsidR="000F5D79" w:rsidRPr="00D81135" w:rsidRDefault="000F5D79" w:rsidP="00323C3B">
            <w:pPr>
              <w:rPr>
                <w:rFonts w:ascii="Roboto Light" w:hAnsi="Roboto Light"/>
                <w:lang w:val="nn-NO"/>
              </w:rPr>
            </w:pPr>
            <w:r w:rsidRPr="00D81135">
              <w:rPr>
                <w:rFonts w:ascii="Roboto Light" w:hAnsi="Roboto Light"/>
                <w:lang w:val="nn-NO"/>
              </w:rPr>
              <w:t xml:space="preserve">«tittel / kort </w:t>
            </w:r>
            <w:r w:rsidR="005D46A5" w:rsidRPr="00D81135">
              <w:rPr>
                <w:rFonts w:ascii="Roboto Light" w:hAnsi="Roboto Light"/>
                <w:lang w:val="nn-NO"/>
              </w:rPr>
              <w:t>skildring</w:t>
            </w:r>
            <w:r w:rsidRPr="00D81135">
              <w:rPr>
                <w:rFonts w:ascii="Roboto Light" w:hAnsi="Roboto Light"/>
                <w:lang w:val="nn-NO"/>
              </w:rPr>
              <w:t>»</w:t>
            </w:r>
          </w:p>
        </w:tc>
      </w:tr>
      <w:tr w:rsidR="000F5D79" w:rsidRPr="00D81135" w14:paraId="66CFAF84" w14:textId="77777777" w:rsidTr="00D515F4">
        <w:tc>
          <w:tcPr>
            <w:tcW w:w="9067" w:type="dxa"/>
            <w:gridSpan w:val="3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5D82552C" w14:textId="77777777" w:rsidR="000F5D79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«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stillingsinnh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a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ld»</w:t>
            </w:r>
          </w:p>
          <w:p w14:paraId="385EF153" w14:textId="77777777" w:rsidR="009F7A5E" w:rsidRPr="003819DD" w:rsidRDefault="009F7A5E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6C0A6B9F" w14:textId="77777777" w:rsidR="000F5D79" w:rsidRPr="003819DD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488D456D" w14:textId="77777777" w:rsidR="000F5D79" w:rsidRPr="00D81135" w:rsidRDefault="000F5D79">
      <w:pPr>
        <w:rPr>
          <w:rFonts w:ascii="Roboto Light" w:hAnsi="Roboto Light"/>
          <w:b/>
          <w:lang w:val="nn-NO"/>
        </w:rPr>
      </w:pPr>
    </w:p>
    <w:p w14:paraId="6EAD44B4" w14:textId="77777777" w:rsidR="000F5D79" w:rsidRPr="009F7A5E" w:rsidRDefault="005D46A5" w:rsidP="000F5D79">
      <w:pPr>
        <w:rPr>
          <w:rFonts w:ascii="Arial" w:hAnsi="Arial" w:cs="Arial"/>
          <w:b/>
          <w:lang w:val="nn-NO"/>
        </w:rPr>
      </w:pPr>
      <w:r w:rsidRPr="009F7A5E">
        <w:rPr>
          <w:rFonts w:ascii="Arial" w:hAnsi="Arial" w:cs="Arial"/>
          <w:b/>
          <w:lang w:val="nn-NO"/>
        </w:rPr>
        <w:t>Tidlegare</w:t>
      </w:r>
      <w:r w:rsidR="000F5D79" w:rsidRPr="009F7A5E">
        <w:rPr>
          <w:rFonts w:ascii="Arial" w:hAnsi="Arial" w:cs="Arial"/>
          <w:b/>
          <w:lang w:val="nn-NO"/>
        </w:rPr>
        <w:t xml:space="preserve"> </w:t>
      </w:r>
      <w:r w:rsidRPr="009F7A5E">
        <w:rPr>
          <w:rFonts w:ascii="Arial" w:hAnsi="Arial" w:cs="Arial"/>
          <w:b/>
          <w:lang w:val="nn-NO"/>
        </w:rPr>
        <w:t>tilsetjing</w:t>
      </w:r>
      <w:r w:rsidR="000F5D79" w:rsidRPr="009F7A5E">
        <w:rPr>
          <w:rFonts w:ascii="Arial" w:hAnsi="Arial" w:cs="Arial"/>
          <w:b/>
          <w:lang w:val="nn-NO"/>
        </w:rPr>
        <w:t>sforhold:</w:t>
      </w:r>
    </w:p>
    <w:p w14:paraId="0831B2FE" w14:textId="77777777" w:rsidR="005D46A5" w:rsidRPr="009F7A5E" w:rsidRDefault="005D46A5" w:rsidP="005D46A5">
      <w:pPr>
        <w:rPr>
          <w:rFonts w:ascii="Arial" w:hAnsi="Arial" w:cs="Arial"/>
          <w:b/>
          <w:i/>
          <w:smallCaps/>
          <w:lang w:val="nn-NO"/>
        </w:rPr>
      </w:pPr>
      <w:r w:rsidRPr="009F7A5E">
        <w:rPr>
          <w:rFonts w:ascii="Arial" w:hAnsi="Arial" w:cs="Arial"/>
          <w:b/>
          <w:i/>
          <w:smallCaps/>
          <w:lang w:val="nn-NO"/>
        </w:rPr>
        <w:t>[arbeidsgjevar 1]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D81135" w14:paraId="6D49D260" w14:textId="77777777" w:rsidTr="00D515F4">
        <w:trPr>
          <w:trHeight w:val="392"/>
        </w:trPr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5AC68A7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237B937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5EC95835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«tittel / kort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0F5D79" w:rsidRPr="00D81135" w14:paraId="26A6742D" w14:textId="77777777" w:rsidTr="00D515F4">
        <w:tc>
          <w:tcPr>
            <w:tcW w:w="9067" w:type="dxa"/>
            <w:gridSpan w:val="3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4418A702" w14:textId="77777777" w:rsidR="000F5D79" w:rsidRPr="003819DD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«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/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samandrag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stillingsinnh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a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ld»</w:t>
            </w:r>
          </w:p>
          <w:p w14:paraId="53DBD49F" w14:textId="77777777" w:rsidR="000F5D79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00CBD491" w14:textId="77777777" w:rsidR="009F7A5E" w:rsidRPr="003819DD" w:rsidRDefault="009F7A5E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5AC3B059" w14:textId="77777777" w:rsidR="000F5D79" w:rsidRPr="00D81135" w:rsidRDefault="000F5D79">
      <w:pPr>
        <w:rPr>
          <w:rFonts w:ascii="Roboto Light" w:hAnsi="Roboto Light"/>
          <w:b/>
          <w:lang w:val="nn-NO"/>
        </w:rPr>
      </w:pPr>
    </w:p>
    <w:p w14:paraId="20512F0C" w14:textId="77777777" w:rsidR="005D46A5" w:rsidRPr="009F7A5E" w:rsidRDefault="005D46A5" w:rsidP="005D46A5">
      <w:pPr>
        <w:rPr>
          <w:rFonts w:ascii="Arial" w:hAnsi="Arial" w:cs="Arial"/>
          <w:b/>
          <w:i/>
          <w:smallCaps/>
          <w:lang w:val="nn-NO"/>
        </w:rPr>
      </w:pPr>
      <w:r w:rsidRPr="009F7A5E">
        <w:rPr>
          <w:rFonts w:ascii="Arial" w:hAnsi="Arial" w:cs="Arial"/>
          <w:b/>
          <w:i/>
          <w:smallCaps/>
          <w:lang w:val="nn-NO"/>
        </w:rPr>
        <w:t>[arbeidsgjevar 2]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D81135" w14:paraId="44121D44" w14:textId="77777777" w:rsidTr="00D515F4">
        <w:trPr>
          <w:trHeight w:val="392"/>
        </w:trPr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65869FF2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78B2F6C7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4B237C4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«tittel / kort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0F5D79" w:rsidRPr="00D81135" w14:paraId="61A29A2C" w14:textId="77777777" w:rsidTr="00D515F4">
        <w:tc>
          <w:tcPr>
            <w:tcW w:w="9067" w:type="dxa"/>
            <w:gridSpan w:val="3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5F982FD" w14:textId="77777777" w:rsidR="005D46A5" w:rsidRPr="003819DD" w:rsidRDefault="005D46A5" w:rsidP="005D46A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«Skildring/samandrag av stillingsinnhald»</w:t>
            </w:r>
          </w:p>
          <w:p w14:paraId="42252A7C" w14:textId="77777777" w:rsidR="000F5D79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5022C9C0" w14:textId="77777777" w:rsidR="009F7A5E" w:rsidRPr="003819DD" w:rsidRDefault="009F7A5E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36017881" w14:textId="77777777" w:rsidR="000F5D79" w:rsidRPr="00D81135" w:rsidRDefault="000F5D79" w:rsidP="000F5D79">
      <w:pPr>
        <w:rPr>
          <w:rFonts w:ascii="Roboto Light" w:hAnsi="Roboto Light"/>
          <w:b/>
          <w:lang w:val="nn-NO"/>
        </w:rPr>
      </w:pPr>
    </w:p>
    <w:p w14:paraId="7178C3A1" w14:textId="77777777" w:rsidR="005D46A5" w:rsidRPr="009F7A5E" w:rsidRDefault="005D46A5" w:rsidP="005D46A5">
      <w:pPr>
        <w:rPr>
          <w:rFonts w:ascii="Arial" w:hAnsi="Arial" w:cs="Arial"/>
          <w:b/>
          <w:i/>
          <w:smallCaps/>
          <w:lang w:val="nn-NO"/>
        </w:rPr>
      </w:pPr>
      <w:r w:rsidRPr="009F7A5E">
        <w:rPr>
          <w:rFonts w:ascii="Arial" w:hAnsi="Arial" w:cs="Arial"/>
          <w:b/>
          <w:i/>
          <w:smallCaps/>
          <w:lang w:val="nn-NO"/>
        </w:rPr>
        <w:t>[arbeidsgjevar 3]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1166"/>
        <w:gridCol w:w="1166"/>
        <w:gridCol w:w="6735"/>
      </w:tblGrid>
      <w:tr w:rsidR="000F5D79" w:rsidRPr="00D81135" w14:paraId="4AE4DF6A" w14:textId="77777777" w:rsidTr="00D515F4">
        <w:trPr>
          <w:trHeight w:val="392"/>
        </w:trPr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40F5DE5D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1166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33607EC3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«md år»</w:t>
            </w:r>
          </w:p>
        </w:tc>
        <w:tc>
          <w:tcPr>
            <w:tcW w:w="6735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17EBC4AD" w14:textId="77777777" w:rsidR="000F5D79" w:rsidRPr="003819DD" w:rsidRDefault="000F5D79" w:rsidP="003819DD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«tittel / kort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0F5D79" w:rsidRPr="00D81135" w14:paraId="5F0D973B" w14:textId="77777777" w:rsidTr="00D515F4">
        <w:tc>
          <w:tcPr>
            <w:tcW w:w="9067" w:type="dxa"/>
            <w:gridSpan w:val="3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495BB2AF" w14:textId="77777777" w:rsidR="005D46A5" w:rsidRDefault="005D46A5" w:rsidP="005D46A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«Skildring/samandrag av stillingsinnhald»</w:t>
            </w:r>
          </w:p>
          <w:p w14:paraId="5D3225A2" w14:textId="77777777" w:rsidR="009F7A5E" w:rsidRPr="003819DD" w:rsidRDefault="009F7A5E" w:rsidP="005D46A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5DE2C0DC" w14:textId="77777777" w:rsidR="000F5D79" w:rsidRPr="003819DD" w:rsidRDefault="000F5D7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276F8E13" w14:textId="77777777" w:rsidR="00975CDA" w:rsidRPr="00D81135" w:rsidRDefault="00975CDA" w:rsidP="000F5D79">
      <w:pPr>
        <w:rPr>
          <w:rFonts w:ascii="Roboto Light" w:hAnsi="Roboto Light"/>
          <w:b/>
          <w:lang w:val="nn-NO"/>
        </w:rPr>
      </w:pPr>
    </w:p>
    <w:p w14:paraId="7DAA27FF" w14:textId="77777777" w:rsidR="00975CDA" w:rsidRPr="00D81135" w:rsidRDefault="00975CDA" w:rsidP="00975CDA">
      <w:pPr>
        <w:jc w:val="center"/>
        <w:rPr>
          <w:rFonts w:ascii="Roboto Light" w:hAnsi="Roboto Light"/>
          <w:b/>
          <w:sz w:val="32"/>
          <w:u w:val="single"/>
          <w:lang w:val="nn-NO"/>
        </w:rPr>
      </w:pPr>
      <w:r w:rsidRPr="00D81135">
        <w:rPr>
          <w:rFonts w:ascii="Roboto Light" w:hAnsi="Roboto Light"/>
          <w:b/>
          <w:sz w:val="32"/>
          <w:u w:val="single"/>
          <w:lang w:val="nn-NO"/>
        </w:rPr>
        <w:t>Ann</w:t>
      </w:r>
      <w:r w:rsidR="005D46A5" w:rsidRPr="00D81135">
        <w:rPr>
          <w:rFonts w:ascii="Roboto Light" w:hAnsi="Roboto Light"/>
          <w:b/>
          <w:sz w:val="32"/>
          <w:u w:val="single"/>
          <w:lang w:val="nn-NO"/>
        </w:rPr>
        <w:t>a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75CDA" w:rsidRPr="00D81135" w14:paraId="0EAD0E93" w14:textId="77777777" w:rsidTr="00D515F4">
        <w:tc>
          <w:tcPr>
            <w:tcW w:w="9067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03CD4B37" w14:textId="0139C208" w:rsidR="00975CDA" w:rsidRDefault="00975CD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</w:t>
            </w:r>
            <w:r w:rsidR="00BF62D8">
              <w:rPr>
                <w:rFonts w:ascii="Arial" w:hAnsi="Arial" w:cs="Arial"/>
                <w:sz w:val="20"/>
                <w:szCs w:val="20"/>
                <w:lang w:val="nn-NO"/>
              </w:rPr>
              <w:t>S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pesielle forhold og ann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a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  <w:p w14:paraId="4B3015A4" w14:textId="77777777" w:rsidR="009F7A5E" w:rsidRPr="003819DD" w:rsidRDefault="009F7A5E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75CB2DE8" w14:textId="77777777" w:rsidR="00975CDA" w:rsidRPr="00D81135" w:rsidRDefault="00975CDA" w:rsidP="00323C3B">
            <w:pPr>
              <w:rPr>
                <w:rFonts w:ascii="Roboto Light" w:hAnsi="Roboto Light"/>
                <w:lang w:val="nn-NO"/>
              </w:rPr>
            </w:pPr>
          </w:p>
        </w:tc>
      </w:tr>
    </w:tbl>
    <w:p w14:paraId="2014E975" w14:textId="77777777" w:rsidR="00975CDA" w:rsidRPr="00D81135" w:rsidRDefault="00975CDA" w:rsidP="00975CDA">
      <w:pPr>
        <w:rPr>
          <w:rFonts w:ascii="Roboto Light" w:hAnsi="Roboto Light"/>
          <w:b/>
          <w:lang w:val="nn-NO"/>
        </w:rPr>
      </w:pPr>
    </w:p>
    <w:p w14:paraId="5D4CEEFD" w14:textId="77777777" w:rsidR="000F5D79" w:rsidRPr="00D81135" w:rsidRDefault="000F5D79" w:rsidP="000F5D79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br w:type="page"/>
      </w:r>
    </w:p>
    <w:p w14:paraId="6B7956AB" w14:textId="77777777" w:rsidR="00952844" w:rsidRPr="00D81135" w:rsidRDefault="00A03E44" w:rsidP="00952844">
      <w:pPr>
        <w:jc w:val="center"/>
        <w:rPr>
          <w:rFonts w:ascii="Roboto Light" w:hAnsi="Roboto Light"/>
          <w:b/>
          <w:sz w:val="32"/>
          <w:u w:val="single"/>
          <w:lang w:val="nn-NO"/>
        </w:rPr>
      </w:pPr>
      <w:r w:rsidRPr="00D81135">
        <w:rPr>
          <w:rFonts w:ascii="Roboto Light" w:hAnsi="Roboto Light"/>
          <w:b/>
          <w:sz w:val="32"/>
          <w:u w:val="single"/>
          <w:lang w:val="nn-NO"/>
        </w:rPr>
        <w:lastRenderedPageBreak/>
        <w:t>Relevant p</w:t>
      </w:r>
      <w:r w:rsidR="00952844" w:rsidRPr="00D81135">
        <w:rPr>
          <w:rFonts w:ascii="Roboto Light" w:hAnsi="Roboto Light"/>
          <w:b/>
          <w:sz w:val="32"/>
          <w:u w:val="single"/>
          <w:lang w:val="nn-NO"/>
        </w:rPr>
        <w:t>rosjekterfaring</w:t>
      </w:r>
      <w:r w:rsidRPr="00D81135">
        <w:rPr>
          <w:rFonts w:ascii="Roboto Light" w:hAnsi="Roboto Light"/>
          <w:b/>
          <w:sz w:val="32"/>
          <w:u w:val="single"/>
          <w:lang w:val="nn-NO"/>
        </w:rPr>
        <w:t xml:space="preserve"> 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9067"/>
      </w:tblGrid>
      <w:tr w:rsidR="00952844" w:rsidRPr="00D81135" w14:paraId="36FA4A9E" w14:textId="77777777" w:rsidTr="00D515F4">
        <w:tc>
          <w:tcPr>
            <w:tcW w:w="9067" w:type="dxa"/>
            <w:tcBorders>
              <w:top w:val="single" w:sz="4" w:space="0" w:color="2F5496" w:themeColor="accent5" w:themeShade="BF"/>
              <w:left w:val="single" w:sz="4" w:space="0" w:color="2F5496" w:themeColor="accent5" w:themeShade="BF"/>
              <w:bottom w:val="single" w:sz="4" w:space="0" w:color="2F5496" w:themeColor="accent5" w:themeShade="BF"/>
              <w:right w:val="single" w:sz="4" w:space="0" w:color="2F5496" w:themeColor="accent5" w:themeShade="BF"/>
            </w:tcBorders>
          </w:tcPr>
          <w:p w14:paraId="28FEDA81" w14:textId="77777777" w:rsidR="00952844" w:rsidRDefault="00952844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«Kort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="00736393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og forklaring </w:t>
            </w:r>
            <w:proofErr w:type="spellStart"/>
            <w:r w:rsidR="00736393" w:rsidRPr="003819DD">
              <w:rPr>
                <w:rFonts w:ascii="Arial" w:hAnsi="Arial" w:cs="Arial"/>
                <w:sz w:val="20"/>
                <w:szCs w:val="20"/>
                <w:lang w:val="nn-NO"/>
              </w:rPr>
              <w:t>ift</w:t>
            </w:r>
            <w:proofErr w:type="spellEnd"/>
            <w:r w:rsidR="00736393" w:rsidRPr="003819DD">
              <w:rPr>
                <w:rFonts w:ascii="Arial" w:hAnsi="Arial" w:cs="Arial"/>
                <w:sz w:val="20"/>
                <w:szCs w:val="20"/>
                <w:lang w:val="nn-NO"/>
              </w:rPr>
              <w:t>.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prosjekterfaring</w:t>
            </w:r>
            <w:r w:rsidR="00736393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oppg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jeve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  <w:p w14:paraId="45FD8E6F" w14:textId="77777777" w:rsidR="001F17BA" w:rsidRPr="003819DD" w:rsidRDefault="001F17BA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  <w:p w14:paraId="54114E6B" w14:textId="77777777" w:rsidR="00952844" w:rsidRPr="00D81135" w:rsidRDefault="00952844" w:rsidP="00323C3B">
            <w:pPr>
              <w:rPr>
                <w:rFonts w:ascii="Roboto Light" w:hAnsi="Roboto Light"/>
                <w:lang w:val="nn-NO"/>
              </w:rPr>
            </w:pPr>
          </w:p>
        </w:tc>
      </w:tr>
    </w:tbl>
    <w:p w14:paraId="3B0D70E1" w14:textId="77777777" w:rsidR="005D46A5" w:rsidRPr="00D81135" w:rsidRDefault="005D46A5" w:rsidP="00952844">
      <w:pPr>
        <w:rPr>
          <w:rFonts w:ascii="Roboto Light" w:hAnsi="Roboto Light"/>
          <w:b/>
          <w:lang w:val="nn-NO"/>
        </w:rPr>
      </w:pPr>
    </w:p>
    <w:p w14:paraId="0DB04DA5" w14:textId="77777777" w:rsidR="00952844" w:rsidRPr="00D81135" w:rsidRDefault="000F5D79" w:rsidP="00952844">
      <w:pPr>
        <w:rPr>
          <w:rFonts w:ascii="Roboto Light" w:hAnsi="Roboto Light"/>
          <w:b/>
          <w:lang w:val="nn-NO"/>
        </w:rPr>
      </w:pPr>
      <w:r w:rsidRPr="00D81135">
        <w:rPr>
          <w:rFonts w:ascii="Roboto Light" w:hAnsi="Roboto Light"/>
          <w:b/>
          <w:lang w:val="nn-NO"/>
        </w:rPr>
        <w:t>Relevante p</w:t>
      </w:r>
      <w:r w:rsidR="00952844" w:rsidRPr="00D81135">
        <w:rPr>
          <w:rFonts w:ascii="Roboto Light" w:hAnsi="Roboto Light"/>
          <w:b/>
          <w:lang w:val="nn-NO"/>
        </w:rPr>
        <w:t>rosjekt / oppdrag gjennomført:</w:t>
      </w:r>
    </w:p>
    <w:p w14:paraId="3F9F679E" w14:textId="77777777" w:rsidR="000F5D79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Prosjekt 1</w:t>
      </w: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»</w:t>
      </w:r>
      <w:r w:rsidR="000F5D79" w:rsidRPr="003819DD">
        <w:rPr>
          <w:rFonts w:ascii="Arial" w:hAnsi="Arial" w:cs="Arial"/>
          <w:b/>
          <w:bCs/>
          <w:sz w:val="20"/>
          <w:szCs w:val="20"/>
          <w:lang w:val="nn-NO"/>
        </w:rPr>
        <w:t>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757DE9" w:rsidRPr="00C501CB" w14:paraId="3F43D6EF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156E679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5DD4942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prosjekt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prosjektområde»</w:t>
            </w:r>
          </w:p>
        </w:tc>
      </w:tr>
      <w:tr w:rsidR="00757DE9" w:rsidRPr="00C501CB" w14:paraId="107DFB2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28996EF5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2142889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m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n på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/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av </w:t>
            </w:r>
            <w:r w:rsidR="005D46A5" w:rsidRPr="003819DD">
              <w:rPr>
                <w:rFonts w:ascii="Arial" w:hAnsi="Arial" w:cs="Arial"/>
                <w:sz w:val="20"/>
                <w:szCs w:val="20"/>
                <w:lang w:val="nn-NO"/>
              </w:rPr>
              <w:t>verksemd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»</w:t>
            </w:r>
          </w:p>
        </w:tc>
      </w:tr>
      <w:tr w:rsidR="00757DE9" w:rsidRPr="00D81135" w14:paraId="2B58A688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4C1967F4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05B5D27D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757DE9" w:rsidRPr="00D81135" w14:paraId="5E6A6E5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02F96DD3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Omfang</w:t>
            </w:r>
            <w:r w:rsidR="000F5D79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</w:t>
            </w:r>
            <w:r w:rsidR="00B11A06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i NOK og eller timer </w:t>
            </w:r>
            <w:r w:rsidR="000F5D79" w:rsidRPr="003819DD">
              <w:rPr>
                <w:rFonts w:ascii="Arial" w:hAnsi="Arial" w:cs="Arial"/>
                <w:sz w:val="20"/>
                <w:szCs w:val="20"/>
                <w:lang w:val="nn-NO"/>
              </w:rPr>
              <w:t>(for leverandør)</w:t>
            </w: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35F6F6E5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B11A06" w:rsidRPr="00D81135" w14:paraId="63399D01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188E9F" w14:textId="77777777" w:rsidR="00B11A06" w:rsidRPr="003819DD" w:rsidRDefault="00B11A06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2D244361" w14:textId="77777777" w:rsidR="00B11A06" w:rsidRPr="003819DD" w:rsidRDefault="00B11A06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757DE9" w:rsidRPr="00D81135" w14:paraId="2E7FEF5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449151E" w14:textId="77777777" w:rsidR="00757DE9" w:rsidRPr="003819DD" w:rsidRDefault="005D46A5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Skildring 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av oppdrag</w:t>
            </w:r>
            <w:r w:rsidR="000F5D79" w:rsidRPr="003819DD">
              <w:rPr>
                <w:rFonts w:ascii="Arial" w:hAnsi="Arial" w:cs="Arial"/>
                <w:sz w:val="20"/>
                <w:szCs w:val="20"/>
                <w:lang w:val="nn-NO"/>
              </w:rPr>
              <w:t xml:space="preserve"> og gjennomføring</w:t>
            </w:r>
            <w:r w:rsidR="00757DE9" w:rsidRPr="003819DD">
              <w:rPr>
                <w:rFonts w:ascii="Arial" w:hAnsi="Arial" w:cs="Arial"/>
                <w:sz w:val="20"/>
                <w:szCs w:val="20"/>
                <w:lang w:val="nn-NO"/>
              </w:rPr>
              <w:t>:</w:t>
            </w:r>
          </w:p>
        </w:tc>
        <w:tc>
          <w:tcPr>
            <w:tcW w:w="6735" w:type="dxa"/>
          </w:tcPr>
          <w:p w14:paraId="72BBECFF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757DE9" w:rsidRPr="00D81135" w14:paraId="5497386B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D0CD9DA" w14:textId="77777777" w:rsidR="00757DE9" w:rsidRPr="003819DD" w:rsidRDefault="00757DE9" w:rsidP="00757DE9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Resultat oppnådd:</w:t>
            </w:r>
          </w:p>
        </w:tc>
        <w:tc>
          <w:tcPr>
            <w:tcW w:w="6735" w:type="dxa"/>
          </w:tcPr>
          <w:p w14:paraId="710E81D2" w14:textId="77777777" w:rsidR="00757DE9" w:rsidRPr="003819DD" w:rsidRDefault="00757DE9" w:rsidP="00323C3B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485C46B3" w14:textId="77777777" w:rsidR="00952844" w:rsidRPr="00D81135" w:rsidRDefault="00952844" w:rsidP="00952844">
      <w:pPr>
        <w:rPr>
          <w:rFonts w:ascii="Roboto Light" w:hAnsi="Roboto Light"/>
          <w:b/>
          <w:lang w:val="nn-NO"/>
        </w:rPr>
      </w:pPr>
    </w:p>
    <w:p w14:paraId="1711151A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2»: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EA1D5D" w:rsidRPr="00C501CB" w14:paraId="35861253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05633248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498CB199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EA1D5D" w:rsidRPr="00C501CB" w14:paraId="2A6B3C1C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379C886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220EBCBC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EA1D5D" w:rsidRPr="00D81135" w14:paraId="0FA612C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EEDC068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31FB4580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3CB12088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129FBA8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Omfang i NOK og eller timer (for leverandør):</w:t>
            </w:r>
          </w:p>
        </w:tc>
        <w:tc>
          <w:tcPr>
            <w:tcW w:w="6735" w:type="dxa"/>
          </w:tcPr>
          <w:p w14:paraId="72A846CD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4845DE3E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239D732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3001988B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582E1561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B6BD0E2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32393835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4BB9561D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AF7190E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Resultat oppnådd:</w:t>
            </w:r>
          </w:p>
        </w:tc>
        <w:tc>
          <w:tcPr>
            <w:tcW w:w="6735" w:type="dxa"/>
          </w:tcPr>
          <w:p w14:paraId="748920B9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20296895" w14:textId="77777777" w:rsidR="00F052B2" w:rsidRPr="00D81135" w:rsidRDefault="00F052B2" w:rsidP="00F052B2">
      <w:pPr>
        <w:rPr>
          <w:rFonts w:ascii="Roboto Light" w:hAnsi="Roboto Light"/>
          <w:b/>
          <w:lang w:val="nn-NO"/>
        </w:rPr>
      </w:pPr>
    </w:p>
    <w:p w14:paraId="6F9DF1FF" w14:textId="77777777" w:rsidR="00F052B2" w:rsidRPr="003819DD" w:rsidRDefault="00F052B2" w:rsidP="003819DD">
      <w:pPr>
        <w:spacing w:after="0" w:line="240" w:lineRule="auto"/>
        <w:rPr>
          <w:rFonts w:ascii="Arial" w:hAnsi="Arial" w:cs="Arial"/>
          <w:b/>
          <w:bCs/>
          <w:sz w:val="20"/>
          <w:szCs w:val="20"/>
          <w:lang w:val="nn-NO"/>
        </w:rPr>
      </w:pPr>
      <w:r w:rsidRPr="003819DD">
        <w:rPr>
          <w:rFonts w:ascii="Arial" w:hAnsi="Arial" w:cs="Arial"/>
          <w:b/>
          <w:bCs/>
          <w:sz w:val="20"/>
          <w:szCs w:val="20"/>
          <w:lang w:val="nn-NO"/>
        </w:rPr>
        <w:t>«Prosjekt 3»:</w:t>
      </w:r>
    </w:p>
    <w:tbl>
      <w:tblPr>
        <w:tblStyle w:val="Tabellrutenett"/>
        <w:tblW w:w="9067" w:type="dxa"/>
        <w:tblBorders>
          <w:top w:val="single" w:sz="4" w:space="0" w:color="2F5496" w:themeColor="accent5" w:themeShade="BF"/>
          <w:left w:val="single" w:sz="4" w:space="0" w:color="2F5496" w:themeColor="accent5" w:themeShade="BF"/>
          <w:bottom w:val="single" w:sz="4" w:space="0" w:color="2F5496" w:themeColor="accent5" w:themeShade="BF"/>
          <w:right w:val="single" w:sz="4" w:space="0" w:color="2F5496" w:themeColor="accent5" w:themeShade="BF"/>
          <w:insideH w:val="single" w:sz="4" w:space="0" w:color="2F5496" w:themeColor="accent5" w:themeShade="BF"/>
          <w:insideV w:val="single" w:sz="4" w:space="0" w:color="2F5496" w:themeColor="accent5" w:themeShade="BF"/>
        </w:tblBorders>
        <w:tblLook w:val="04A0" w:firstRow="1" w:lastRow="0" w:firstColumn="1" w:lastColumn="0" w:noHBand="0" w:noVBand="1"/>
      </w:tblPr>
      <w:tblGrid>
        <w:gridCol w:w="2332"/>
        <w:gridCol w:w="6735"/>
      </w:tblGrid>
      <w:tr w:rsidR="00EA1D5D" w:rsidRPr="00C501CB" w14:paraId="190B0E9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1959A39F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Prosjekt / oppdrag:</w:t>
            </w:r>
          </w:p>
        </w:tc>
        <w:tc>
          <w:tcPr>
            <w:tcW w:w="6735" w:type="dxa"/>
          </w:tcPr>
          <w:p w14:paraId="1EE6D877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prosjekt / skildring av prosjektområde»</w:t>
            </w:r>
          </w:p>
        </w:tc>
      </w:tr>
      <w:tr w:rsidR="00EA1D5D" w:rsidRPr="00C501CB" w14:paraId="5F469CA5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583AB980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Oppdragsgjevar:</w:t>
            </w:r>
          </w:p>
        </w:tc>
        <w:tc>
          <w:tcPr>
            <w:tcW w:w="6735" w:type="dxa"/>
          </w:tcPr>
          <w:p w14:paraId="5FEB41C2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«namn på oppdragsgjevar / skildring av verksemd»</w:t>
            </w:r>
          </w:p>
        </w:tc>
      </w:tr>
      <w:tr w:rsidR="00EA1D5D" w:rsidRPr="00D81135" w14:paraId="1A81068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2F458BC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Tidsperiode:</w:t>
            </w:r>
          </w:p>
        </w:tc>
        <w:tc>
          <w:tcPr>
            <w:tcW w:w="6735" w:type="dxa"/>
          </w:tcPr>
          <w:p w14:paraId="62FCE243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3746E90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62E30E07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Omfang i NOK og eller timer (for leverandør):</w:t>
            </w:r>
          </w:p>
        </w:tc>
        <w:tc>
          <w:tcPr>
            <w:tcW w:w="6735" w:type="dxa"/>
          </w:tcPr>
          <w:p w14:paraId="3B9DFEDB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24D68BE2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3665B636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Rolle:</w:t>
            </w:r>
          </w:p>
        </w:tc>
        <w:tc>
          <w:tcPr>
            <w:tcW w:w="6735" w:type="dxa"/>
          </w:tcPr>
          <w:p w14:paraId="770C1034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0ECD69E9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55C133A5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Skildring av oppdrag og gjennomføring:</w:t>
            </w:r>
          </w:p>
        </w:tc>
        <w:tc>
          <w:tcPr>
            <w:tcW w:w="6735" w:type="dxa"/>
          </w:tcPr>
          <w:p w14:paraId="6FE712E9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  <w:tr w:rsidR="00EA1D5D" w:rsidRPr="00D81135" w14:paraId="2B15B820" w14:textId="77777777" w:rsidTr="00D515F4">
        <w:tc>
          <w:tcPr>
            <w:tcW w:w="2332" w:type="dxa"/>
            <w:shd w:val="clear" w:color="auto" w:fill="D9E2F3" w:themeFill="accent5" w:themeFillTint="33"/>
          </w:tcPr>
          <w:p w14:paraId="7964CD75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  <w:r w:rsidRPr="003819DD">
              <w:rPr>
                <w:rFonts w:ascii="Arial" w:hAnsi="Arial" w:cs="Arial"/>
                <w:sz w:val="20"/>
                <w:szCs w:val="20"/>
                <w:lang w:val="nn-NO"/>
              </w:rPr>
              <w:t>Resultat oppnådd:</w:t>
            </w:r>
          </w:p>
        </w:tc>
        <w:tc>
          <w:tcPr>
            <w:tcW w:w="6735" w:type="dxa"/>
          </w:tcPr>
          <w:p w14:paraId="2B2AFC17" w14:textId="77777777" w:rsidR="00EA1D5D" w:rsidRPr="003819DD" w:rsidRDefault="00EA1D5D" w:rsidP="00D40EF5">
            <w:pPr>
              <w:rPr>
                <w:rFonts w:ascii="Arial" w:hAnsi="Arial" w:cs="Arial"/>
                <w:sz w:val="20"/>
                <w:szCs w:val="20"/>
                <w:lang w:val="nn-NO"/>
              </w:rPr>
            </w:pPr>
          </w:p>
        </w:tc>
      </w:tr>
    </w:tbl>
    <w:p w14:paraId="7B457F2F" w14:textId="77777777" w:rsidR="00F052B2" w:rsidRPr="00D81135" w:rsidRDefault="00F052B2" w:rsidP="00F052B2">
      <w:pPr>
        <w:rPr>
          <w:rFonts w:ascii="Roboto Light" w:hAnsi="Roboto Light"/>
          <w:b/>
          <w:lang w:val="nn-NO"/>
        </w:rPr>
      </w:pPr>
    </w:p>
    <w:sectPr w:rsidR="00F052B2" w:rsidRPr="00D81135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28F92E" w14:textId="77777777" w:rsidR="00F72088" w:rsidRDefault="00F72088" w:rsidP="00A80BC9">
      <w:pPr>
        <w:spacing w:after="0" w:line="240" w:lineRule="auto"/>
      </w:pPr>
      <w:r>
        <w:separator/>
      </w:r>
    </w:p>
  </w:endnote>
  <w:endnote w:type="continuationSeparator" w:id="0">
    <w:p w14:paraId="6AFF7069" w14:textId="77777777" w:rsidR="00F72088" w:rsidRDefault="00F72088" w:rsidP="00A80B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 Light">
    <w:charset w:val="00"/>
    <w:family w:val="auto"/>
    <w:pitch w:val="variable"/>
    <w:sig w:usb0="E0000AFF" w:usb1="5000217F" w:usb2="0000002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5555402"/>
      <w:docPartObj>
        <w:docPartGallery w:val="Page Numbers (Bottom of Page)"/>
        <w:docPartUnique/>
      </w:docPartObj>
    </w:sdtPr>
    <w:sdtEndPr/>
    <w:sdtContent>
      <w:p w14:paraId="12812579" w14:textId="04975723" w:rsidR="009D6AB4" w:rsidRDefault="009D6AB4">
        <w:pPr>
          <w:pStyle w:val="Bunnteks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89C15C6" w14:textId="5A91B7BD" w:rsidR="00D61DE6" w:rsidRPr="009D6AB4" w:rsidRDefault="009D6AB4" w:rsidP="009D6AB4">
    <w:pPr>
      <w:pStyle w:val="Bunntekst"/>
    </w:pPr>
    <w:r w:rsidRPr="009D6AB4">
      <w:t xml:space="preserve">Florø Barneskole   </w:t>
    </w:r>
    <w:r w:rsidRPr="009D6AB4">
      <w:tab/>
      <w:t>Rehabilitering av småskolen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2169CA" w14:textId="77777777" w:rsidR="00F72088" w:rsidRDefault="00F72088" w:rsidP="00A80BC9">
      <w:pPr>
        <w:spacing w:after="0" w:line="240" w:lineRule="auto"/>
      </w:pPr>
      <w:r>
        <w:separator/>
      </w:r>
    </w:p>
  </w:footnote>
  <w:footnote w:type="continuationSeparator" w:id="0">
    <w:p w14:paraId="2BC91179" w14:textId="77777777" w:rsidR="00F72088" w:rsidRDefault="00F72088" w:rsidP="00A80B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3A16E" w14:textId="704FA822" w:rsidR="00A80BC9" w:rsidRDefault="000F65F4">
    <w:pPr>
      <w:pStyle w:val="Topptekst"/>
    </w:pPr>
    <w:r>
      <w:rPr>
        <w:noProof/>
      </w:rPr>
      <w:drawing>
        <wp:inline distT="0" distB="0" distL="0" distR="0" wp14:anchorId="71342B7C" wp14:editId="79753645">
          <wp:extent cx="1976755" cy="549910"/>
          <wp:effectExtent l="0" t="0" r="0" b="0"/>
          <wp:docPr id="1" name="Bilde 1" descr="M:\Informasjon og Service\Byvåpen\Kinn kommune\Kinn kommune nov 201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:\Informasjon og Service\Byvåpen\Kinn kommune\Kinn kommune nov 2019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76755" cy="5499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Pr="005B562C">
      <w:rPr>
        <w:b/>
        <w:bCs/>
      </w:rPr>
      <w:t xml:space="preserve">Vedlegg </w:t>
    </w:r>
    <w:r w:rsidR="00C501CB">
      <w:rPr>
        <w:b/>
        <w:bCs/>
      </w:rPr>
      <w:t>5</w:t>
    </w:r>
    <w:r w:rsidR="005B562C" w:rsidRPr="005B562C">
      <w:rPr>
        <w:b/>
        <w:bCs/>
      </w:rPr>
      <w:t xml:space="preserve"> – CV-mal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7213"/>
    <w:rsid w:val="00005A7E"/>
    <w:rsid w:val="00046C31"/>
    <w:rsid w:val="00047771"/>
    <w:rsid w:val="000F5D79"/>
    <w:rsid w:val="000F65F4"/>
    <w:rsid w:val="001629A9"/>
    <w:rsid w:val="00166BCF"/>
    <w:rsid w:val="00192CAC"/>
    <w:rsid w:val="00193449"/>
    <w:rsid w:val="00197CC9"/>
    <w:rsid w:val="001B44F9"/>
    <w:rsid w:val="001F17BA"/>
    <w:rsid w:val="001F7C2F"/>
    <w:rsid w:val="002057F6"/>
    <w:rsid w:val="00206F6C"/>
    <w:rsid w:val="00276EF1"/>
    <w:rsid w:val="00280795"/>
    <w:rsid w:val="002E4EB0"/>
    <w:rsid w:val="00303CE7"/>
    <w:rsid w:val="003819DD"/>
    <w:rsid w:val="003C0E49"/>
    <w:rsid w:val="00451CA3"/>
    <w:rsid w:val="004C09C3"/>
    <w:rsid w:val="004D58DF"/>
    <w:rsid w:val="004F51C4"/>
    <w:rsid w:val="00501F64"/>
    <w:rsid w:val="005418FB"/>
    <w:rsid w:val="00551427"/>
    <w:rsid w:val="005818BF"/>
    <w:rsid w:val="005825C1"/>
    <w:rsid w:val="005B562C"/>
    <w:rsid w:val="005D46A5"/>
    <w:rsid w:val="00736393"/>
    <w:rsid w:val="00757DE9"/>
    <w:rsid w:val="00807A65"/>
    <w:rsid w:val="00851159"/>
    <w:rsid w:val="00912FFA"/>
    <w:rsid w:val="00922D85"/>
    <w:rsid w:val="00952844"/>
    <w:rsid w:val="00975CDA"/>
    <w:rsid w:val="009834AA"/>
    <w:rsid w:val="009D6AB4"/>
    <w:rsid w:val="009F7A5E"/>
    <w:rsid w:val="00A03E44"/>
    <w:rsid w:val="00A27228"/>
    <w:rsid w:val="00A4184C"/>
    <w:rsid w:val="00A47213"/>
    <w:rsid w:val="00A669E3"/>
    <w:rsid w:val="00A80BC9"/>
    <w:rsid w:val="00AD5211"/>
    <w:rsid w:val="00B11A06"/>
    <w:rsid w:val="00B90E81"/>
    <w:rsid w:val="00B95AC9"/>
    <w:rsid w:val="00BD5664"/>
    <w:rsid w:val="00BF62D8"/>
    <w:rsid w:val="00C501CB"/>
    <w:rsid w:val="00C5779B"/>
    <w:rsid w:val="00CA363B"/>
    <w:rsid w:val="00CC6D31"/>
    <w:rsid w:val="00D515F4"/>
    <w:rsid w:val="00D51E02"/>
    <w:rsid w:val="00D61DE6"/>
    <w:rsid w:val="00D62667"/>
    <w:rsid w:val="00D81135"/>
    <w:rsid w:val="00D840AD"/>
    <w:rsid w:val="00D91769"/>
    <w:rsid w:val="00DC44E7"/>
    <w:rsid w:val="00EA1D5D"/>
    <w:rsid w:val="00EB13C4"/>
    <w:rsid w:val="00EB3D0C"/>
    <w:rsid w:val="00EB7CDB"/>
    <w:rsid w:val="00EF435E"/>
    <w:rsid w:val="00F052B2"/>
    <w:rsid w:val="00F72088"/>
    <w:rsid w:val="00FB4564"/>
    <w:rsid w:val="00FC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8FB8819"/>
  <w15:docId w15:val="{5A3E7690-2427-4368-B3B8-666F0C98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5825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046C31"/>
    <w:pPr>
      <w:ind w:left="720"/>
      <w:contextualSpacing/>
    </w:pPr>
  </w:style>
  <w:style w:type="paragraph" w:styleId="Topptekst">
    <w:name w:val="header"/>
    <w:basedOn w:val="Normal"/>
    <w:link w:val="Topp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A80BC9"/>
  </w:style>
  <w:style w:type="paragraph" w:styleId="Bunntekst">
    <w:name w:val="footer"/>
    <w:basedOn w:val="Normal"/>
    <w:link w:val="BunntekstTegn"/>
    <w:uiPriority w:val="99"/>
    <w:unhideWhenUsed/>
    <w:rsid w:val="00A80B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A80B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k7615\Nordfjordnett\KIN_A%20Innkj&#248;p%20-%20Anbod\23-0453%20-%20Pensjonsr&#229;dgjevar\0%20Forarbeid\Fra%20VLFK\Vedlegg%204%20Mal%20CV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2DA7A729D1C914183D5B4B62F89D041" ma:contentTypeVersion="20" ma:contentTypeDescription="Opprett et nytt dokument." ma:contentTypeScope="" ma:versionID="7e6dbf9276d70a81ab3439d91a1a9762">
  <xsd:schema xmlns:xsd="http://www.w3.org/2001/XMLSchema" xmlns:xs="http://www.w3.org/2001/XMLSchema" xmlns:p="http://schemas.microsoft.com/office/2006/metadata/properties" xmlns:ns2="5f27f1a5-5d88-40d2-903e-289be58b2525" xmlns:ns3="3718fe76-ca42-4f07-adc6-df329eaa93c8" targetNamespace="http://schemas.microsoft.com/office/2006/metadata/properties" ma:root="true" ma:fieldsID="d698ebc0a6b1c7275135cd5d4c046275" ns2:_="" ns3:_="">
    <xsd:import namespace="5f27f1a5-5d88-40d2-903e-289be58b2525"/>
    <xsd:import namespace="3718fe76-ca42-4f07-adc6-df329eaa93c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27f1a5-5d88-40d2-903e-289be58b252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342ee66d-4320-4006-b867-72545b1f0a9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18fe76-ca42-4f07-adc6-df329eaa93c8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34dedc5-e3f5-4cfa-a371-73cb544b6114}" ma:internalName="TaxCatchAll" ma:showField="CatchAllData" ma:web="3718fe76-ca42-4f07-adc6-df329eaa93c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718fe76-ca42-4f07-adc6-df329eaa93c8" xsi:nil="true"/>
    <lcf76f155ced4ddcb4097134ff3c332f xmlns="5f27f1a5-5d88-40d2-903e-289be58b2525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A766A59-88BB-47F3-AEE4-85A9F7EFE3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f27f1a5-5d88-40d2-903e-289be58b2525"/>
    <ds:schemaRef ds:uri="3718fe76-ca42-4f07-adc6-df329eaa93c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52A500-D291-42AD-8F2F-D24620D97817}">
  <ds:schemaRefs>
    <ds:schemaRef ds:uri="http://schemas.microsoft.com/office/2006/metadata/properties"/>
    <ds:schemaRef ds:uri="http://schemas.microsoft.com/office/infopath/2007/PartnerControls"/>
    <ds:schemaRef ds:uri="3718fe76-ca42-4f07-adc6-df329eaa93c8"/>
    <ds:schemaRef ds:uri="5f27f1a5-5d88-40d2-903e-289be58b2525"/>
  </ds:schemaRefs>
</ds:datastoreItem>
</file>

<file path=customXml/itemProps3.xml><?xml version="1.0" encoding="utf-8"?>
<ds:datastoreItem xmlns:ds="http://schemas.openxmlformats.org/officeDocument/2006/customXml" ds:itemID="{C525E63D-F4D1-4E37-98F6-69155AC771C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Vedlegg 4 Mal CV</Template>
  <TotalTime>1</TotalTime>
  <Pages>3</Pages>
  <Words>368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Reidun Toft</cp:lastModifiedBy>
  <cp:revision>2</cp:revision>
  <dcterms:created xsi:type="dcterms:W3CDTF">2026-02-17T08:04:00Z</dcterms:created>
  <dcterms:modified xsi:type="dcterms:W3CDTF">2026-08-31T19:57:00Z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0x01010002DA7A729D1C914183D5B4B62F89D041</vt:lpwstr>
  </property>
  <property fmtid="{D5CDD505-2E9C-101B-9397-08002B2CF9AE}" pid="3" name="MediaServiceImageTags">
    <vt:lpwstr/>
  </property>
</Properties>
</file>